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1620"/>
        <w:gridCol w:w="1439"/>
        <w:gridCol w:w="1439"/>
        <w:gridCol w:w="1619"/>
        <w:gridCol w:w="1439"/>
        <w:gridCol w:w="1619"/>
        <w:gridCol w:w="1807"/>
      </w:tblGrid>
      <w:tr w:rsidR="001415A0" w:rsidRPr="0062301F" w:rsidTr="00092AA0">
        <w:tc>
          <w:tcPr>
            <w:tcW w:w="10988" w:type="dxa"/>
            <w:gridSpan w:val="8"/>
          </w:tcPr>
          <w:p w:rsidR="001415A0" w:rsidRPr="0062301F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Сведения</w:t>
            </w:r>
          </w:p>
          <w:p w:rsidR="001415A0" w:rsidRPr="0062301F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 доходах, об имуществе и обязательствах характера федеральных государственных служащих Федеральной службы исполнения наказаний, а также их супругов и несовершеннолетних детей за период с 1 января 2012 года по 31 декабря 2012 года</w:t>
            </w:r>
          </w:p>
        </w:tc>
      </w:tr>
      <w:tr w:rsidR="001415A0" w:rsidRPr="00092AA0" w:rsidTr="007C4BF9">
        <w:trPr>
          <w:trHeight w:val="720"/>
        </w:trPr>
        <w:tc>
          <w:tcPr>
            <w:tcW w:w="1626" w:type="dxa"/>
            <w:gridSpan w:val="2"/>
            <w:vMerge w:val="restart"/>
          </w:tcPr>
          <w:p w:rsidR="001415A0" w:rsidRPr="00092AA0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2AA0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39" w:type="dxa"/>
            <w:vMerge w:val="restart"/>
          </w:tcPr>
          <w:p w:rsidR="001415A0" w:rsidRPr="00092AA0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2AA0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439" w:type="dxa"/>
            <w:vMerge w:val="restart"/>
          </w:tcPr>
          <w:p w:rsidR="001415A0" w:rsidRPr="00092AA0" w:rsidRDefault="001415A0" w:rsidP="00092AA0">
            <w:pPr>
              <w:spacing w:after="0" w:line="240" w:lineRule="auto"/>
              <w:ind w:right="-44"/>
              <w:jc w:val="center"/>
              <w:rPr>
                <w:rFonts w:ascii="Times New Roman" w:hAnsi="Times New Roman"/>
              </w:rPr>
            </w:pPr>
            <w:r w:rsidRPr="00092AA0">
              <w:rPr>
                <w:rFonts w:ascii="Times New Roman" w:hAnsi="Times New Roman"/>
              </w:rPr>
              <w:t>Общая сумма декларированного годового дохода за 2012 г. (руб)</w:t>
            </w:r>
          </w:p>
        </w:tc>
        <w:tc>
          <w:tcPr>
            <w:tcW w:w="4677" w:type="dxa"/>
            <w:gridSpan w:val="3"/>
          </w:tcPr>
          <w:p w:rsidR="001415A0" w:rsidRPr="00092AA0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2AA0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07" w:type="dxa"/>
            <w:vMerge w:val="restart"/>
          </w:tcPr>
          <w:p w:rsidR="001415A0" w:rsidRPr="00092AA0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2AA0">
              <w:rPr>
                <w:rFonts w:ascii="Times New Roman" w:hAnsi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1415A0" w:rsidRPr="0062301F" w:rsidTr="007C4BF9">
        <w:trPr>
          <w:trHeight w:val="720"/>
        </w:trPr>
        <w:tc>
          <w:tcPr>
            <w:tcW w:w="1626" w:type="dxa"/>
            <w:gridSpan w:val="2"/>
            <w:vMerge/>
          </w:tcPr>
          <w:p w:rsidR="001415A0" w:rsidRPr="0062301F" w:rsidRDefault="001415A0" w:rsidP="0062301F">
            <w:pPr>
              <w:spacing w:after="0" w:line="240" w:lineRule="auto"/>
              <w:jc w:val="center"/>
            </w:pPr>
          </w:p>
        </w:tc>
        <w:tc>
          <w:tcPr>
            <w:tcW w:w="1439" w:type="dxa"/>
            <w:vMerge/>
          </w:tcPr>
          <w:p w:rsidR="001415A0" w:rsidRPr="0062301F" w:rsidRDefault="001415A0" w:rsidP="0062301F">
            <w:pPr>
              <w:spacing w:after="0" w:line="240" w:lineRule="auto"/>
              <w:jc w:val="center"/>
            </w:pPr>
          </w:p>
        </w:tc>
        <w:tc>
          <w:tcPr>
            <w:tcW w:w="1439" w:type="dxa"/>
            <w:vMerge/>
          </w:tcPr>
          <w:p w:rsidR="001415A0" w:rsidRPr="0062301F" w:rsidRDefault="001415A0" w:rsidP="0062301F">
            <w:pPr>
              <w:spacing w:after="0" w:line="240" w:lineRule="auto"/>
              <w:jc w:val="center"/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39" w:type="dxa"/>
          </w:tcPr>
          <w:p w:rsidR="001415A0" w:rsidRDefault="001415A0" w:rsidP="00092A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Площадь</w:t>
            </w:r>
          </w:p>
          <w:p w:rsidR="001415A0" w:rsidRDefault="001415A0" w:rsidP="00092A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(кв.м)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Страна расположение</w:t>
            </w:r>
          </w:p>
        </w:tc>
        <w:tc>
          <w:tcPr>
            <w:tcW w:w="1807" w:type="dxa"/>
            <w:vMerge/>
          </w:tcPr>
          <w:p w:rsidR="001415A0" w:rsidRPr="0062301F" w:rsidRDefault="001415A0" w:rsidP="0062301F">
            <w:pPr>
              <w:spacing w:after="0" w:line="240" w:lineRule="auto"/>
            </w:pPr>
          </w:p>
        </w:tc>
      </w:tr>
      <w:tr w:rsidR="001415A0" w:rsidRPr="0062301F" w:rsidTr="00092AA0">
        <w:tc>
          <w:tcPr>
            <w:tcW w:w="10988" w:type="dxa"/>
            <w:gridSpan w:val="8"/>
          </w:tcPr>
          <w:p w:rsidR="001415A0" w:rsidRPr="0062301F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Федеральное казенное учреждение «Исправительная колония №</w:t>
            </w:r>
            <w:r>
              <w:rPr>
                <w:rFonts w:ascii="Times New Roman" w:hAnsi="Times New Roman"/>
              </w:rPr>
              <w:t xml:space="preserve"> </w:t>
            </w:r>
            <w:r w:rsidRPr="0062301F">
              <w:rPr>
                <w:rFonts w:ascii="Times New Roman" w:hAnsi="Times New Roman"/>
              </w:rPr>
              <w:t>9 Управления Федеральной службы исполнения наказаний по Волгоградской области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1415A0" w:rsidRPr="00C75ECB" w:rsidTr="007C4BF9">
        <w:tc>
          <w:tcPr>
            <w:tcW w:w="1626" w:type="dxa"/>
            <w:gridSpan w:val="2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АГАПОВ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Алексей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Николаевич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супруга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дочь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307945,58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30154,32</w:t>
            </w:r>
          </w:p>
        </w:tc>
        <w:tc>
          <w:tcPr>
            <w:tcW w:w="161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Жилой дом 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 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 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 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 xml:space="preserve">85,0 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 xml:space="preserve">32,0 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 xml:space="preserve">42,0 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 xml:space="preserve">32,0 </w:t>
            </w:r>
          </w:p>
        </w:tc>
        <w:tc>
          <w:tcPr>
            <w:tcW w:w="161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Легковой автомобиль Рено «Логан»</w:t>
            </w:r>
          </w:p>
        </w:tc>
      </w:tr>
      <w:tr w:rsidR="001415A0" w:rsidRPr="00584B27" w:rsidTr="007C4BF9">
        <w:tc>
          <w:tcPr>
            <w:tcW w:w="1626" w:type="dxa"/>
            <w:gridSpan w:val="2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БАРМИН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Сергей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Владимирович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Супруга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Сын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400204,95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188541,66</w:t>
            </w:r>
          </w:p>
        </w:tc>
        <w:tc>
          <w:tcPr>
            <w:tcW w:w="1619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Квартира (пользование)</w:t>
            </w:r>
          </w:p>
          <w:p w:rsidR="001415A0" w:rsidRPr="00584B27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</w:p>
          <w:p w:rsidR="001415A0" w:rsidRPr="00584B27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Квартира (собственность)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Квартира (пользование)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 xml:space="preserve">66,30 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 xml:space="preserve">49,7 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 xml:space="preserve">66,30 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 xml:space="preserve">49,7 </w:t>
            </w:r>
          </w:p>
        </w:tc>
        <w:tc>
          <w:tcPr>
            <w:tcW w:w="1619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Россия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Россия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Россия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Легковой автомобиль</w:t>
            </w: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584B27">
              <w:rPr>
                <w:rFonts w:ascii="Times New Roman" w:hAnsi="Times New Roman"/>
              </w:rPr>
              <w:t>Ниссан «Ноте»</w:t>
            </w:r>
          </w:p>
        </w:tc>
      </w:tr>
      <w:tr w:rsidR="001415A0" w:rsidRPr="00584B27" w:rsidTr="007C4BF9">
        <w:tc>
          <w:tcPr>
            <w:tcW w:w="1626" w:type="dxa"/>
            <w:gridSpan w:val="2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БЕЛОВ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Александр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Сергеевич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428737,93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172675,84</w:t>
            </w:r>
          </w:p>
        </w:tc>
        <w:tc>
          <w:tcPr>
            <w:tcW w:w="1619" w:type="dxa"/>
          </w:tcPr>
          <w:p w:rsidR="001415A0" w:rsidRDefault="001415A0" w:rsidP="007C4BF9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(собственность, 1/4 доли)</w:t>
            </w:r>
          </w:p>
          <w:p w:rsidR="001415A0" w:rsidRDefault="001415A0" w:rsidP="007C4BF9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</w:p>
          <w:p w:rsidR="001415A0" w:rsidRDefault="001415A0" w:rsidP="007C4BF9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(собственность, 1/4 доли)</w:t>
            </w:r>
          </w:p>
          <w:p w:rsidR="001415A0" w:rsidRDefault="001415A0" w:rsidP="007C4BF9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(пользование)</w:t>
            </w:r>
          </w:p>
          <w:p w:rsidR="001415A0" w:rsidRDefault="001415A0" w:rsidP="007C4BF9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</w:p>
          <w:p w:rsidR="001415A0" w:rsidRDefault="001415A0" w:rsidP="007C4BF9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(собственность, 1/2 доли)</w:t>
            </w:r>
          </w:p>
          <w:p w:rsidR="001415A0" w:rsidRPr="00584B27" w:rsidRDefault="001415A0" w:rsidP="007C4BF9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56,1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56,1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78,7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56,1</w:t>
            </w:r>
          </w:p>
        </w:tc>
        <w:tc>
          <w:tcPr>
            <w:tcW w:w="161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584B27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БЕЛОВ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352550,86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96000,0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35,0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18,0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62301F">
              <w:rPr>
                <w:rFonts w:ascii="Times New Roman" w:hAnsi="Times New Roman"/>
              </w:rPr>
              <w:t xml:space="preserve">Легковой автомобиль </w:t>
            </w:r>
            <w:r w:rsidRPr="0062301F">
              <w:rPr>
                <w:rFonts w:ascii="Times New Roman" w:hAnsi="Times New Roman"/>
                <w:lang w:val="en-US"/>
              </w:rPr>
              <w:t>ZAZ Sens</w:t>
            </w:r>
          </w:p>
        </w:tc>
      </w:tr>
      <w:tr w:rsidR="001415A0" w:rsidRPr="00C75ECB" w:rsidTr="007C4BF9">
        <w:tc>
          <w:tcPr>
            <w:tcW w:w="1626" w:type="dxa"/>
            <w:gridSpan w:val="2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БЫКОВ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Александр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Николаевич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Супруга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C75ECB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338414,09</w:t>
            </w:r>
          </w:p>
        </w:tc>
        <w:tc>
          <w:tcPr>
            <w:tcW w:w="161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Квартира(собственность ¼ доли)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Жилой дом (собственность ½ доли)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64,4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40,1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64,4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64,4</w:t>
            </w:r>
          </w:p>
        </w:tc>
        <w:tc>
          <w:tcPr>
            <w:tcW w:w="161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Легковой автомобиль ВАЗ 21099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БЕРЕЗОВОЙ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Андрей</w:t>
            </w:r>
          </w:p>
          <w:p w:rsidR="001415A0" w:rsidRPr="0062301F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дежурного помощника начальника ПФРСИ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297935,05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264589,69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38,0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БЕЗУЕНКО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инженер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304212,51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244691,47</w:t>
            </w:r>
          </w:p>
        </w:tc>
        <w:tc>
          <w:tcPr>
            <w:tcW w:w="1619" w:type="dxa"/>
          </w:tcPr>
          <w:p w:rsidR="001415A0" w:rsidRPr="0062301F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Дача (собственность)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1/3 доли)</w:t>
            </w:r>
          </w:p>
          <w:p w:rsidR="001415A0" w:rsidRPr="0062301F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Дача (собствееность)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Гараж</w:t>
            </w:r>
          </w:p>
          <w:p w:rsidR="001415A0" w:rsidRPr="0062301F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589,0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100,0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10,6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665,0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36,0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100,0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Легковые автомобили Опель «Вектра»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Мазда «Фамилиа»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БУБНОВ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оперуполно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моченный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360239,44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118789,32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BD1DB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1/2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46,0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40,6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46,0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4A66EB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БЕСКОРОВАЙ</w:t>
            </w:r>
            <w:r>
              <w:rPr>
                <w:rFonts w:ascii="Times New Roman" w:hAnsi="Times New Roman"/>
              </w:rPr>
              <w:t>-</w:t>
            </w:r>
            <w:r w:rsidRPr="0062301F">
              <w:rPr>
                <w:rFonts w:ascii="Times New Roman" w:hAnsi="Times New Roman"/>
              </w:rPr>
              <w:t>НАЯ Татьяна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Викторовна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387627,47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121613,12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общежитии(договор найма)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общежитии(договор найма)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37,0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37,0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Рено «Логан»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F72E74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БОНДАРЕНКО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Николаевич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348988,30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184526,71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55,7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28,4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28,4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28,4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ВАЗ 21213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ВЕТЧИНКИН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Олег</w:t>
            </w:r>
          </w:p>
          <w:p w:rsidR="001415A0" w:rsidRPr="0062301F" w:rsidRDefault="001415A0" w:rsidP="00F72E74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участка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279543,45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127325,78</w:t>
            </w:r>
          </w:p>
        </w:tc>
        <w:tc>
          <w:tcPr>
            <w:tcW w:w="161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</w:t>
            </w:r>
            <w:r w:rsidRPr="0062301F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64,6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51,9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64,6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России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ГАЛУШКИН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инженер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306188,28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156000,0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67625,48</w:t>
            </w:r>
          </w:p>
        </w:tc>
        <w:tc>
          <w:tcPr>
            <w:tcW w:w="161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¾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55,0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55,0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42,0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ГОРЕМЫКИН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Игорь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Анатольевич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582791,01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422375,79</w:t>
            </w:r>
          </w:p>
        </w:tc>
        <w:tc>
          <w:tcPr>
            <w:tcW w:w="1619" w:type="dxa"/>
          </w:tcPr>
          <w:p w:rsidR="001415A0" w:rsidRPr="0062301F" w:rsidRDefault="001415A0" w:rsidP="00305C21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59,8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59,8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КИА «Сератто»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ДОЛГОВ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Андрей</w:t>
            </w:r>
          </w:p>
          <w:p w:rsidR="001415A0" w:rsidRPr="0062301F" w:rsidRDefault="001415A0" w:rsidP="002C2EF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560737,28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</w:t>
            </w:r>
            <w:r w:rsidRPr="0062301F">
              <w:rPr>
                <w:rFonts w:ascii="Times New Roman" w:hAnsi="Times New Roman"/>
              </w:rPr>
              <w:t>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64,4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ДОНСКОВ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Федорович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369805,45</w:t>
            </w:r>
          </w:p>
        </w:tc>
        <w:tc>
          <w:tcPr>
            <w:tcW w:w="1619" w:type="dxa"/>
          </w:tcPr>
          <w:p w:rsidR="001415A0" w:rsidRPr="0062301F" w:rsidRDefault="001415A0" w:rsidP="002C2EF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1/3 доли)</w:t>
            </w:r>
          </w:p>
          <w:p w:rsidR="001415A0" w:rsidRPr="0062301F" w:rsidRDefault="001415A0" w:rsidP="002C2EF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Дача (собствен</w:t>
            </w:r>
            <w:r>
              <w:rPr>
                <w:rFonts w:ascii="Times New Roman" w:hAnsi="Times New Roman"/>
              </w:rPr>
              <w:t>но</w:t>
            </w:r>
            <w:r w:rsidRPr="0062301F">
              <w:rPr>
                <w:rFonts w:ascii="Times New Roman" w:hAnsi="Times New Roman"/>
              </w:rPr>
              <w:t>сть)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51,2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514,0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270548" w:rsidTr="007C4BF9">
        <w:tc>
          <w:tcPr>
            <w:tcW w:w="1626" w:type="dxa"/>
            <w:gridSpan w:val="2"/>
          </w:tcPr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ЕЛЬШОВ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Сергей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Юрьевич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супруга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сын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420384,03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198000,00</w:t>
            </w:r>
          </w:p>
        </w:tc>
        <w:tc>
          <w:tcPr>
            <w:tcW w:w="1619" w:type="dxa"/>
          </w:tcPr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Квартира (собственность 1/3 доли)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Квартира (собственность 1/4 доли)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Квартира (собственность 1/4 доли)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Квартира (собственность 2/3 доли)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Квартира (собственность 1/4 доли)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Квартира (собственность 1/4 доли)</w:t>
            </w:r>
          </w:p>
        </w:tc>
        <w:tc>
          <w:tcPr>
            <w:tcW w:w="1439" w:type="dxa"/>
          </w:tcPr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 xml:space="preserve">59,2 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 xml:space="preserve">33,3 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 xml:space="preserve">33,3 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 xml:space="preserve">59,2 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 xml:space="preserve">33,3 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 xml:space="preserve">33,3 </w:t>
            </w:r>
          </w:p>
        </w:tc>
        <w:tc>
          <w:tcPr>
            <w:tcW w:w="1619" w:type="dxa"/>
          </w:tcPr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Россия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Россия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Россия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Россия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Россия</w:t>
            </w: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70548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27054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ЕЛАГИН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Роман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Алексеевич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62301F">
              <w:rPr>
                <w:rFonts w:ascii="Times New Roman" w:hAnsi="Times New Roman"/>
              </w:rPr>
              <w:t>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Дежурный помощник начальника ПФРСИ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322111,28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½)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727FD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¼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727FD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¼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Богдан 2111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ЕФАНОВ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Роман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Николаевич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551629,91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255930,71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Гараж(собственность)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Земельный участок(аренда)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¼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36,0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249,0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249,0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600,00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71,9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249,0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249,0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лада 21074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ЕРКО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Валерий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Павлович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начальника центра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444916,43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210089,56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57,7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58,8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58,8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58,8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ЖАДАЕВ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362220,60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150000,00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84000,0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27,0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52,4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27,0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27,0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ВАЗ 2108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ЗАХАРИЯ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Ирина</w:t>
            </w:r>
          </w:p>
          <w:p w:rsidR="001415A0" w:rsidRPr="0062301F" w:rsidRDefault="001415A0" w:rsidP="00202998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Станиславовна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347288,43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403219,35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43,0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43,0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43,0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43,0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Рено Сандеро</w:t>
            </w:r>
          </w:p>
        </w:tc>
      </w:tr>
      <w:tr w:rsidR="001415A0" w:rsidRPr="00C75ECB" w:rsidTr="007C4BF9">
        <w:tc>
          <w:tcPr>
            <w:tcW w:w="1626" w:type="dxa"/>
            <w:gridSpan w:val="2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ИНЯКОВ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Андрей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Сергеевич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Супруга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273961,01</w:t>
            </w:r>
          </w:p>
        </w:tc>
        <w:tc>
          <w:tcPr>
            <w:tcW w:w="161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Дача(пользование)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Дача(пользование)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Квартира(пользование)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Дача(пользование)</w:t>
            </w:r>
          </w:p>
        </w:tc>
        <w:tc>
          <w:tcPr>
            <w:tcW w:w="143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30,0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62,0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44,0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895,0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44,0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62,0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895,0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62,0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44,0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895,0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C75ECB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C75ECB">
              <w:rPr>
                <w:rFonts w:ascii="Times New Roman" w:hAnsi="Times New Roman"/>
              </w:rPr>
              <w:t>Легковой автомобиль Грейт Вул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КОРОТКОВ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Юрьевич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404167,00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70000,0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35,0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КОЛПАКОВ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214645,26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54000,0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½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½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78,0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ВАЗ 21213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ВАЗ 21099</w:t>
            </w:r>
          </w:p>
        </w:tc>
      </w:tr>
      <w:tr w:rsidR="001415A0" w:rsidRPr="00253A88" w:rsidTr="007C4BF9">
        <w:tc>
          <w:tcPr>
            <w:tcW w:w="1626" w:type="dxa"/>
            <w:gridSpan w:val="2"/>
          </w:tcPr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КАРАГУЛИН</w:t>
            </w:r>
          </w:p>
          <w:p w:rsidR="001415A0" w:rsidRPr="00253A88" w:rsidRDefault="001415A0" w:rsidP="00C55227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Александр</w:t>
            </w:r>
          </w:p>
          <w:p w:rsidR="001415A0" w:rsidRPr="00253A88" w:rsidRDefault="001415A0" w:rsidP="00C55227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Александрович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388243,79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330158,56</w:t>
            </w:r>
          </w:p>
        </w:tc>
        <w:tc>
          <w:tcPr>
            <w:tcW w:w="1619" w:type="dxa"/>
          </w:tcPr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Квартира (собственность 5/12)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Квартира(пользование)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Квартира (собственность ½ доли)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Квартира (собственность)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Дача (собственность)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439" w:type="dxa"/>
          </w:tcPr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 xml:space="preserve">56,0 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72,5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 xml:space="preserve">42,5 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 xml:space="preserve">72,5 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 xml:space="preserve">550,0 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 xml:space="preserve">21,0 </w:t>
            </w:r>
          </w:p>
        </w:tc>
        <w:tc>
          <w:tcPr>
            <w:tcW w:w="1619" w:type="dxa"/>
          </w:tcPr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Россия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Россия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Россия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Россия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Россия</w:t>
            </w: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253A88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53A88">
              <w:rPr>
                <w:rFonts w:ascii="Times New Roman" w:hAnsi="Times New Roman"/>
              </w:rPr>
              <w:t>Легковой автомобиль ВАЗ 21112</w:t>
            </w:r>
          </w:p>
        </w:tc>
      </w:tr>
      <w:tr w:rsidR="001415A0" w:rsidRPr="00287EE6" w:rsidTr="007C4BF9">
        <w:tc>
          <w:tcPr>
            <w:tcW w:w="1626" w:type="dxa"/>
            <w:gridSpan w:val="2"/>
          </w:tcPr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КРУГЛОВ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Федор</w:t>
            </w:r>
          </w:p>
          <w:p w:rsidR="001415A0" w:rsidRPr="00287EE6" w:rsidRDefault="001415A0" w:rsidP="00B67E34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Александрович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супруга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Начальник пожарной части</w:t>
            </w:r>
          </w:p>
        </w:tc>
        <w:tc>
          <w:tcPr>
            <w:tcW w:w="1439" w:type="dxa"/>
          </w:tcPr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443202,79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43000,00</w:t>
            </w:r>
          </w:p>
        </w:tc>
        <w:tc>
          <w:tcPr>
            <w:tcW w:w="1619" w:type="dxa"/>
          </w:tcPr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Земельный участок (собственность)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Квартира (аренда)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Земельный участок (собственность)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Жилой дом (пользование)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Жилой дом (пользование)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595,0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64,0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517,0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 xml:space="preserve">89,5 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 xml:space="preserve">89,5 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Россия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Россия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Россия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Россия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Легковой автомобиль</w:t>
            </w:r>
          </w:p>
          <w:p w:rsidR="001415A0" w:rsidRPr="00287EE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287EE6">
              <w:rPr>
                <w:rFonts w:ascii="Times New Roman" w:hAnsi="Times New Roman"/>
              </w:rPr>
              <w:t>Фольксваген «Поло»</w:t>
            </w:r>
          </w:p>
        </w:tc>
      </w:tr>
      <w:tr w:rsidR="001415A0" w:rsidRPr="00614803" w:rsidTr="007C4BF9">
        <w:tc>
          <w:tcPr>
            <w:tcW w:w="1626" w:type="dxa"/>
            <w:gridSpan w:val="2"/>
          </w:tcPr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КРИВЦОВ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Вадим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Викторович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Супруга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Дочь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388495,20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268272,90</w:t>
            </w:r>
          </w:p>
        </w:tc>
        <w:tc>
          <w:tcPr>
            <w:tcW w:w="1619" w:type="dxa"/>
          </w:tcPr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Дача(собственность)</w:t>
            </w:r>
          </w:p>
          <w:p w:rsidR="001415A0" w:rsidRPr="00614803" w:rsidRDefault="001415A0" w:rsidP="00340EFC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Гараж(собственность)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Квартира (пользование)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Квартира (пользование)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Квартира (пользование)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439" w:type="dxa"/>
          </w:tcPr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 xml:space="preserve">900,0 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 xml:space="preserve">24,0 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 xml:space="preserve">52,0 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 xml:space="preserve">52,0 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 xml:space="preserve">52,0 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 xml:space="preserve">17,3 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Россия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Россия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Россия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Россия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Россия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>Легковой автомобиль Форд «Мондео»</w:t>
            </w:r>
          </w:p>
          <w:p w:rsidR="001415A0" w:rsidRPr="0061480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14803">
              <w:rPr>
                <w:rFonts w:ascii="Times New Roman" w:hAnsi="Times New Roman"/>
              </w:rPr>
              <w:t xml:space="preserve">Водный транспорт </w:t>
            </w:r>
            <w:r w:rsidRPr="00614803">
              <w:rPr>
                <w:rFonts w:ascii="Times New Roman" w:hAnsi="Times New Roman"/>
                <w:lang w:val="en-US"/>
              </w:rPr>
              <w:t>BOTSMAN</w:t>
            </w:r>
            <w:r w:rsidRPr="00614803">
              <w:rPr>
                <w:rFonts w:ascii="Times New Roman" w:hAnsi="Times New Roman"/>
              </w:rPr>
              <w:t xml:space="preserve"> </w:t>
            </w:r>
            <w:r w:rsidRPr="00614803">
              <w:rPr>
                <w:rFonts w:ascii="Times New Roman" w:hAnsi="Times New Roman"/>
                <w:lang w:val="en-US"/>
              </w:rPr>
              <w:t>BSN</w:t>
            </w:r>
            <w:r w:rsidRPr="00614803">
              <w:rPr>
                <w:rFonts w:ascii="Times New Roman" w:hAnsi="Times New Roman"/>
              </w:rPr>
              <w:t xml:space="preserve"> 360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КАРПОВА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Елена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284494,80</w:t>
            </w:r>
          </w:p>
        </w:tc>
        <w:tc>
          <w:tcPr>
            <w:tcW w:w="1619" w:type="dxa"/>
          </w:tcPr>
          <w:p w:rsidR="001415A0" w:rsidRPr="0062301F" w:rsidRDefault="001415A0" w:rsidP="00B627A2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1/4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67,5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Форд «Фокус»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КАЛЮЖИНА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Жанна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лаборатории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215258,96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59186,55</w:t>
            </w:r>
          </w:p>
        </w:tc>
        <w:tc>
          <w:tcPr>
            <w:tcW w:w="1619" w:type="dxa"/>
          </w:tcPr>
          <w:p w:rsidR="001415A0" w:rsidRPr="0062301F" w:rsidRDefault="001415A0" w:rsidP="00B627A2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69,1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69,1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КУЗНЕЦОВА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Наталья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Аркадьевна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792644,10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559069,02</w:t>
            </w:r>
          </w:p>
        </w:tc>
        <w:tc>
          <w:tcPr>
            <w:tcW w:w="1619" w:type="dxa"/>
          </w:tcPr>
          <w:p w:rsidR="001415A0" w:rsidRPr="0062301F" w:rsidRDefault="001415A0" w:rsidP="00B627A2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</w:t>
            </w:r>
            <w:r w:rsidRPr="0062301F">
              <w:rPr>
                <w:rFonts w:ascii="Times New Roman" w:hAnsi="Times New Roman"/>
              </w:rPr>
              <w:t>(собственность8/9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8/9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77,7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53,7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77,7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53,7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3D5446" w:rsidTr="007C4BF9">
        <w:tc>
          <w:tcPr>
            <w:tcW w:w="1626" w:type="dxa"/>
            <w:gridSpan w:val="2"/>
          </w:tcPr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ЛАПИКОВ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Алексей</w:t>
            </w:r>
          </w:p>
          <w:p w:rsidR="001415A0" w:rsidRPr="003D5446" w:rsidRDefault="001415A0" w:rsidP="00B627A2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Александрович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Супруга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Сын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439" w:type="dxa"/>
          </w:tcPr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412167,45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215000,00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Квартира(собственность ¼ доли)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Земельный участок(собственность)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Жилой дом (собственность ½ доли)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Квартира(пользование)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Квартира(пользование)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 xml:space="preserve">52,0 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 xml:space="preserve">1100,0 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 xml:space="preserve">42,0 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 xml:space="preserve">52,0 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52,0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 xml:space="preserve">52,0 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 xml:space="preserve">52,0 </w:t>
            </w:r>
          </w:p>
        </w:tc>
        <w:tc>
          <w:tcPr>
            <w:tcW w:w="1619" w:type="dxa"/>
          </w:tcPr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Россия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Россия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Россия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Россия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Россия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Россия</w:t>
            </w: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3D5446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3D5446">
              <w:rPr>
                <w:rFonts w:ascii="Times New Roman" w:hAnsi="Times New Roman"/>
              </w:rPr>
              <w:t>Легковой автомобиль Лада Приора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ЛЕМЕШЕВ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Николаевич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колонии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721235,43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109840,81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1308,00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1/5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1/5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53,0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53,0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51,0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51,0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53,0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УАЗ 452 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Автоприцеп ЧМЗАП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ЛЕПИЛКИН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Дмитрий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Юрьевич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431388,24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147596,69</w:t>
            </w:r>
          </w:p>
        </w:tc>
        <w:tc>
          <w:tcPr>
            <w:tcW w:w="1619" w:type="dxa"/>
          </w:tcPr>
          <w:p w:rsidR="001415A0" w:rsidRDefault="001415A0" w:rsidP="00D67C62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(собственность, 1/2  доли)</w:t>
            </w:r>
          </w:p>
          <w:p w:rsidR="001415A0" w:rsidRDefault="001415A0" w:rsidP="00D67C62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</w:p>
          <w:p w:rsidR="001415A0" w:rsidRDefault="001415A0" w:rsidP="00D67C62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(собственность, 1/2  доли)</w:t>
            </w:r>
          </w:p>
          <w:p w:rsidR="001415A0" w:rsidRDefault="001415A0" w:rsidP="00D67C62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</w:p>
          <w:p w:rsidR="001415A0" w:rsidRPr="0062301F" w:rsidRDefault="001415A0" w:rsidP="00D67C62">
            <w:pPr>
              <w:spacing w:after="0" w:line="240" w:lineRule="auto"/>
              <w:ind w:right="-1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64,0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64,0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64.0</w:t>
            </w:r>
          </w:p>
        </w:tc>
        <w:tc>
          <w:tcPr>
            <w:tcW w:w="161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ЛОБОДА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Сергей</w:t>
            </w:r>
          </w:p>
          <w:p w:rsidR="001415A0" w:rsidRPr="0062301F" w:rsidRDefault="001415A0" w:rsidP="00B627A2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307279,95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201238,46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общежития 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общежития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общежития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35,0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35,0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35,0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ГАЗ 3110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ЛЫСИКОВ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454721,76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244218,05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Дача(собственность)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40,0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ВАЗ 2107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МАРУШКО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Викторович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330300,00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МОЛОЛКИН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308408,00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58,8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МАЛЫШЕВ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Роман</w:t>
            </w:r>
          </w:p>
          <w:p w:rsidR="001415A0" w:rsidRPr="0062301F" w:rsidRDefault="001415A0" w:rsidP="00B627A2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324228,26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16000,0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Квартира(наем)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Квартира(наем)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Квартира(наем)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44,0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44,0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МИНЧЕНКО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Василий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322796,00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141957,00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Гараж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20,2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20,0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20,2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Пежо 206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НИКОЛЕНКО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Виктор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Иванович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дежурного помощника начальника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ПФРСИ 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299960,16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216365,91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1/2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51,1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51,1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ВАЗ 21102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НОСАКОВА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Людмила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Викторовна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289951,57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292410,60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(в том числе от продажи имущества)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(собственность ½)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Гараж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ВАЗ 2114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НЕФЕДОВА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Елена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Викторовна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главного бухгалтера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349505,81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537423,93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½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½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Дача(собственность)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Гараж(собственность)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Гараж(собственность)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69,2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92,10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69,2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5,1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19,9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17,0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69,2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92,1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Легковые автомобили Шевроле Круз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Автоприцеп ММЗ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ПОПКОВ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Олегович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17040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343442,59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236644,37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¼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дом(собственность ½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63,7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41,9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41,9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41,9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Фольксваген Поло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ПЫЛАЕВ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Дмитрий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Иванович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17040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268392,68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162678,18</w:t>
            </w:r>
          </w:p>
        </w:tc>
        <w:tc>
          <w:tcPr>
            <w:tcW w:w="161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72,0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Легковой автомобиль </w:t>
            </w:r>
            <w:r w:rsidRPr="0062301F">
              <w:rPr>
                <w:rFonts w:ascii="Times New Roman" w:hAnsi="Times New Roman"/>
                <w:lang w:val="en-US"/>
              </w:rPr>
              <w:t>SUV</w:t>
            </w:r>
            <w:r w:rsidRPr="0062301F">
              <w:rPr>
                <w:rFonts w:ascii="Times New Roman" w:hAnsi="Times New Roman"/>
              </w:rPr>
              <w:t xml:space="preserve"> </w:t>
            </w:r>
            <w:r w:rsidRPr="0062301F">
              <w:rPr>
                <w:rFonts w:ascii="Times New Roman" w:hAnsi="Times New Roman"/>
                <w:lang w:val="en-US"/>
              </w:rPr>
              <w:t>T</w:t>
            </w:r>
            <w:r w:rsidRPr="0062301F">
              <w:rPr>
                <w:rFonts w:ascii="Times New Roman" w:hAnsi="Times New Roman"/>
              </w:rPr>
              <w:t xml:space="preserve">-11 </w:t>
            </w:r>
            <w:r w:rsidRPr="0062301F">
              <w:rPr>
                <w:rFonts w:ascii="Times New Roman" w:hAnsi="Times New Roman"/>
                <w:lang w:val="en-US"/>
              </w:rPr>
              <w:t>TIGGO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ПОДО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Николаевич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Дежурный помощник начальника 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333044,85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143658,32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Земельный участо</w:t>
            </w:r>
            <w:r>
              <w:rPr>
                <w:rFonts w:ascii="Times New Roman" w:hAnsi="Times New Roman"/>
              </w:rPr>
              <w:t>к</w:t>
            </w:r>
            <w:r w:rsidRPr="0062301F">
              <w:rPr>
                <w:rFonts w:ascii="Times New Roman" w:hAnsi="Times New Roman"/>
              </w:rPr>
              <w:t xml:space="preserve">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Земельный участок (собственность 1/2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Земельный участок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(собственность 1/2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(собственность)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1500,0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1200,0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1310,0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22,0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80,0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80,0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Опель «Зафира»</w:t>
            </w:r>
          </w:p>
        </w:tc>
      </w:tr>
      <w:tr w:rsidR="001415A0" w:rsidRPr="00A56553" w:rsidTr="007C4BF9">
        <w:tc>
          <w:tcPr>
            <w:tcW w:w="1626" w:type="dxa"/>
            <w:gridSpan w:val="2"/>
          </w:tcPr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ПЛАТОНОВА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Екатерина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Николаевна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Супруг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Сын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255930,71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551629,91</w:t>
            </w:r>
          </w:p>
        </w:tc>
        <w:tc>
          <w:tcPr>
            <w:tcW w:w="1619" w:type="dxa"/>
          </w:tcPr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Жилой дом (пользование)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Земельный участок (аренда)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Гараж (собственность)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Жилой дом (пользование)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Жилой дом (пользование)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Жилой дом (пользование)</w:t>
            </w:r>
          </w:p>
        </w:tc>
        <w:tc>
          <w:tcPr>
            <w:tcW w:w="1439" w:type="dxa"/>
          </w:tcPr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 xml:space="preserve">249,0 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 xml:space="preserve">600,0 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 xml:space="preserve">36,0 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 xml:space="preserve">249,0 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 xml:space="preserve">249,0 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 xml:space="preserve">249,0 </w:t>
            </w:r>
          </w:p>
        </w:tc>
        <w:tc>
          <w:tcPr>
            <w:tcW w:w="1619" w:type="dxa"/>
          </w:tcPr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Россия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Россия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Россия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Россия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Россия</w:t>
            </w: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A56553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A56553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ПОДКОЛЗИН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Анатольевич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302874,50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204393,34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1/10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1/10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2/5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2/5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54,4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54,4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54,4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54,4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Рено «Логан»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РОДИОНОВ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Евгений Владимирович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249686,54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49,0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ВАЗ 21123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САВИНОВА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Ирина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Олеговна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Главный экономист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322673,30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36,0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САЗОНОВ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Денис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Юрьевич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368640,95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145286,50</w:t>
            </w:r>
          </w:p>
        </w:tc>
        <w:tc>
          <w:tcPr>
            <w:tcW w:w="1619" w:type="dxa"/>
          </w:tcPr>
          <w:p w:rsidR="001415A0" w:rsidRPr="0062301F" w:rsidRDefault="001415A0" w:rsidP="001E106F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(долевая собственность)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1/3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1/3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54,0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Шкода «Октавиа»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САВИН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Вячеславович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начальника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456477,33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246005,93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1/3)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Дача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56,8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50,1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800,0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56,8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Хендай «Солярис»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1E106F">
            <w:pPr>
              <w:spacing w:after="0" w:line="240" w:lineRule="auto"/>
              <w:ind w:left="-108"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САМБОРСКИЙ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Павел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339969,68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238984,58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74,5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74,5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34,0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74,5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ЛАДА Калина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СПИЦИНА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Алла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Петровна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93130,79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310867,14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общежитие 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3/8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общежитие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39,0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39,0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ВАЗ 21214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СОТНИКОВ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Николаевич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438227,49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½)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½)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¼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67,8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58,0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КИА «Беста»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СМИРНОВ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Михаил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Юрьевич</w:t>
            </w:r>
          </w:p>
        </w:tc>
        <w:tc>
          <w:tcPr>
            <w:tcW w:w="1439" w:type="dxa"/>
          </w:tcPr>
          <w:p w:rsidR="001415A0" w:rsidRPr="0062301F" w:rsidRDefault="001415A0" w:rsidP="00334B41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Помощник оперативного дежурного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277916,44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36,0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СЕЛИН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Геннадиевич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334B41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347890,53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84000,0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37,0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37,0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37,0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37,0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Легковой автомобиль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ВАЗ 11118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СУХАНОВ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Андрей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Евгеньевич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357558,00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</w:t>
            </w:r>
            <w:r>
              <w:rPr>
                <w:rFonts w:ascii="Times New Roman" w:hAnsi="Times New Roman"/>
              </w:rPr>
              <w:t>с</w:t>
            </w:r>
            <w:r w:rsidRPr="0062301F">
              <w:rPr>
                <w:rFonts w:ascii="Times New Roman" w:hAnsi="Times New Roman"/>
              </w:rPr>
              <w:t>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52,0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ВАЗ 2115</w:t>
            </w: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СОПОВ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Дмитрий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Оперуполномоченный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323732,83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64,0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49,0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c>
          <w:tcPr>
            <w:tcW w:w="1626" w:type="dxa"/>
            <w:gridSpan w:val="2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ТЕТЕХИН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Заместитель дежурного помощника начальника 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267532,15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28,50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ТАРАСОВ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Михаил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1439" w:type="dxa"/>
          </w:tcPr>
          <w:p w:rsidR="001415A0" w:rsidRPr="0062301F" w:rsidRDefault="001415A0" w:rsidP="00334B41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Оперативный дежурный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313579,85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54,0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ТАРАСОВ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Алексей</w:t>
            </w:r>
          </w:p>
          <w:p w:rsidR="001415A0" w:rsidRPr="0062301F" w:rsidRDefault="001415A0" w:rsidP="00334B41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333383,33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3264,00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(собственность 1/5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60,6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84,3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84,3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84,3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УРЛАПОВ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Илья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Васильевич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261241,46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128154,36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1/3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1/4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32,0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21,0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ЦЫКАЛОВ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Павел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начальника колонии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435061,95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110000,00</w:t>
            </w:r>
          </w:p>
        </w:tc>
        <w:tc>
          <w:tcPr>
            <w:tcW w:w="1619" w:type="dxa"/>
          </w:tcPr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46,0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46,0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46,0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Лифан 214813</w:t>
            </w: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ЧАШИН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Сергей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Николаевич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1347383,83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600,0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Гараж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(долевая собственность ¼ доли)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(долевая собственность ¼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72,0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10,0 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72,0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72,0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72,0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342EE1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ЧЕРВОНЕНКО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Марина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Ивановна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428305,59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345610,52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Жилой дом(пользование)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89,0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89,0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89,0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89,0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Легковые автомобили Нива Шевроле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УАЗ 32206-03</w:t>
            </w: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ЧУМАКОВ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Тимофей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Анатольевич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сын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413759,12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105128,03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общежитии(собственность 1/5 доли)</w:t>
            </w: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Комната в общежитии(пользование)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52,0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60,0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60,0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8A506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ШАПОВАЛОВ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</w:t>
            </w:r>
          </w:p>
          <w:p w:rsidR="001415A0" w:rsidRPr="0062301F" w:rsidRDefault="001415A0" w:rsidP="008A506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Главный энергетик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277224,00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157120,00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52,0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ШЕСТОВ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Денис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294374,96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Квартира(собственность ¼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30,9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21,0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ШКУРО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Анна</w:t>
            </w:r>
          </w:p>
          <w:p w:rsidR="001415A0" w:rsidRPr="0062301F" w:rsidRDefault="001415A0" w:rsidP="008A506E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353620,40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 1/6 доли)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55,0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15A0" w:rsidRPr="0062301F" w:rsidTr="007C4BF9">
        <w:trPr>
          <w:gridBefore w:val="1"/>
          <w:wBefore w:w="6" w:type="dxa"/>
        </w:trPr>
        <w:tc>
          <w:tcPr>
            <w:tcW w:w="1620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ШУСТОВ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Илья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Владимирович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супруга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дочь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Заместитель дежурного помощника начальника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294948,02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68461,65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(собственность)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43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45,5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45,5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45,5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45,5 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 xml:space="preserve">45,5 </w:t>
            </w:r>
          </w:p>
        </w:tc>
        <w:tc>
          <w:tcPr>
            <w:tcW w:w="1619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Россия</w:t>
            </w:r>
          </w:p>
        </w:tc>
        <w:tc>
          <w:tcPr>
            <w:tcW w:w="1807" w:type="dxa"/>
          </w:tcPr>
          <w:p w:rsidR="001415A0" w:rsidRPr="0062301F" w:rsidRDefault="001415A0" w:rsidP="0062301F">
            <w:pPr>
              <w:spacing w:after="0" w:line="240" w:lineRule="auto"/>
              <w:rPr>
                <w:rFonts w:ascii="Times New Roman" w:hAnsi="Times New Roman"/>
              </w:rPr>
            </w:pPr>
            <w:r w:rsidRPr="0062301F">
              <w:rPr>
                <w:rFonts w:ascii="Times New Roman" w:hAnsi="Times New Roman"/>
              </w:rPr>
              <w:t>Легковой автомобиль Лада «Приора»</w:t>
            </w:r>
          </w:p>
        </w:tc>
      </w:tr>
    </w:tbl>
    <w:p w:rsidR="001415A0" w:rsidRPr="00C01EA6" w:rsidRDefault="001415A0">
      <w:pPr>
        <w:rPr>
          <w:rFonts w:ascii="Times New Roman" w:hAnsi="Times New Roman"/>
        </w:rPr>
      </w:pPr>
    </w:p>
    <w:sectPr w:rsidR="001415A0" w:rsidRPr="00C01EA6" w:rsidSect="000F5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1ED"/>
    <w:rsid w:val="00001C8A"/>
    <w:rsid w:val="00010ED1"/>
    <w:rsid w:val="00020017"/>
    <w:rsid w:val="000234CC"/>
    <w:rsid w:val="00052DD5"/>
    <w:rsid w:val="00060822"/>
    <w:rsid w:val="00060A43"/>
    <w:rsid w:val="00073F1F"/>
    <w:rsid w:val="00074AD4"/>
    <w:rsid w:val="000816E1"/>
    <w:rsid w:val="000876A2"/>
    <w:rsid w:val="00092AA0"/>
    <w:rsid w:val="000B1F66"/>
    <w:rsid w:val="000B2193"/>
    <w:rsid w:val="000C14BF"/>
    <w:rsid w:val="000C49C0"/>
    <w:rsid w:val="000C74B9"/>
    <w:rsid w:val="000C7FB2"/>
    <w:rsid w:val="000D0EFD"/>
    <w:rsid w:val="000D358E"/>
    <w:rsid w:val="000D394D"/>
    <w:rsid w:val="000E35A7"/>
    <w:rsid w:val="000F0CE0"/>
    <w:rsid w:val="000F35A7"/>
    <w:rsid w:val="000F450E"/>
    <w:rsid w:val="000F53E3"/>
    <w:rsid w:val="000F5822"/>
    <w:rsid w:val="001175A5"/>
    <w:rsid w:val="00122EE1"/>
    <w:rsid w:val="0012540F"/>
    <w:rsid w:val="00126B99"/>
    <w:rsid w:val="00135D50"/>
    <w:rsid w:val="001415A0"/>
    <w:rsid w:val="00141B1D"/>
    <w:rsid w:val="00142C89"/>
    <w:rsid w:val="00144463"/>
    <w:rsid w:val="00151B6D"/>
    <w:rsid w:val="00151E4D"/>
    <w:rsid w:val="00153FA2"/>
    <w:rsid w:val="00170409"/>
    <w:rsid w:val="00196BF7"/>
    <w:rsid w:val="001A0C67"/>
    <w:rsid w:val="001A5E0C"/>
    <w:rsid w:val="001B6482"/>
    <w:rsid w:val="001C20A5"/>
    <w:rsid w:val="001E106F"/>
    <w:rsid w:val="00200FB2"/>
    <w:rsid w:val="00202998"/>
    <w:rsid w:val="00204C71"/>
    <w:rsid w:val="002068BF"/>
    <w:rsid w:val="00212273"/>
    <w:rsid w:val="00214E07"/>
    <w:rsid w:val="00231B3E"/>
    <w:rsid w:val="00241917"/>
    <w:rsid w:val="002501D5"/>
    <w:rsid w:val="00250A76"/>
    <w:rsid w:val="00253596"/>
    <w:rsid w:val="00253A88"/>
    <w:rsid w:val="00254F0D"/>
    <w:rsid w:val="00263652"/>
    <w:rsid w:val="00270548"/>
    <w:rsid w:val="00274B8E"/>
    <w:rsid w:val="00280A00"/>
    <w:rsid w:val="00287EE6"/>
    <w:rsid w:val="002917A9"/>
    <w:rsid w:val="00291BDB"/>
    <w:rsid w:val="002A28B7"/>
    <w:rsid w:val="002A49DC"/>
    <w:rsid w:val="002A73F9"/>
    <w:rsid w:val="002A7591"/>
    <w:rsid w:val="002C2EF6"/>
    <w:rsid w:val="002D61C7"/>
    <w:rsid w:val="002D6655"/>
    <w:rsid w:val="00302D6F"/>
    <w:rsid w:val="00305C21"/>
    <w:rsid w:val="0031716B"/>
    <w:rsid w:val="003211ED"/>
    <w:rsid w:val="00326F1D"/>
    <w:rsid w:val="0033274F"/>
    <w:rsid w:val="003339CD"/>
    <w:rsid w:val="003342A2"/>
    <w:rsid w:val="00334B41"/>
    <w:rsid w:val="00336C17"/>
    <w:rsid w:val="00340EFC"/>
    <w:rsid w:val="00342EE1"/>
    <w:rsid w:val="0034712C"/>
    <w:rsid w:val="003565B7"/>
    <w:rsid w:val="0036135F"/>
    <w:rsid w:val="003632A1"/>
    <w:rsid w:val="00366971"/>
    <w:rsid w:val="00376DFF"/>
    <w:rsid w:val="003864AB"/>
    <w:rsid w:val="00395AC2"/>
    <w:rsid w:val="003A406F"/>
    <w:rsid w:val="003B30B3"/>
    <w:rsid w:val="003D5446"/>
    <w:rsid w:val="00400C77"/>
    <w:rsid w:val="00401240"/>
    <w:rsid w:val="00410CE6"/>
    <w:rsid w:val="00421F39"/>
    <w:rsid w:val="00426C78"/>
    <w:rsid w:val="00427B6E"/>
    <w:rsid w:val="00431AAA"/>
    <w:rsid w:val="00432139"/>
    <w:rsid w:val="004559B4"/>
    <w:rsid w:val="004568A9"/>
    <w:rsid w:val="00463AAC"/>
    <w:rsid w:val="00477A54"/>
    <w:rsid w:val="00485C91"/>
    <w:rsid w:val="00486F53"/>
    <w:rsid w:val="004A5F59"/>
    <w:rsid w:val="004A66EB"/>
    <w:rsid w:val="004B4FFE"/>
    <w:rsid w:val="004D00C1"/>
    <w:rsid w:val="004D0EB4"/>
    <w:rsid w:val="004D2E55"/>
    <w:rsid w:val="004D4501"/>
    <w:rsid w:val="004D6C17"/>
    <w:rsid w:val="004E7E2E"/>
    <w:rsid w:val="00503505"/>
    <w:rsid w:val="0050547B"/>
    <w:rsid w:val="00510B61"/>
    <w:rsid w:val="00513C1B"/>
    <w:rsid w:val="005270CA"/>
    <w:rsid w:val="00540949"/>
    <w:rsid w:val="00563E67"/>
    <w:rsid w:val="00564892"/>
    <w:rsid w:val="00582CA6"/>
    <w:rsid w:val="00583639"/>
    <w:rsid w:val="00584B27"/>
    <w:rsid w:val="00590CCF"/>
    <w:rsid w:val="005A3076"/>
    <w:rsid w:val="005A70C1"/>
    <w:rsid w:val="005B3A0B"/>
    <w:rsid w:val="005C40B2"/>
    <w:rsid w:val="005C45AE"/>
    <w:rsid w:val="005C70F4"/>
    <w:rsid w:val="005D33AE"/>
    <w:rsid w:val="005E0465"/>
    <w:rsid w:val="005F552A"/>
    <w:rsid w:val="005F58CD"/>
    <w:rsid w:val="00614803"/>
    <w:rsid w:val="006157AF"/>
    <w:rsid w:val="0061752F"/>
    <w:rsid w:val="0062301F"/>
    <w:rsid w:val="006345AA"/>
    <w:rsid w:val="00635208"/>
    <w:rsid w:val="00636DB8"/>
    <w:rsid w:val="00660BA6"/>
    <w:rsid w:val="00660D8F"/>
    <w:rsid w:val="00685CFE"/>
    <w:rsid w:val="006A63BE"/>
    <w:rsid w:val="006B762C"/>
    <w:rsid w:val="006C3397"/>
    <w:rsid w:val="006C5DE0"/>
    <w:rsid w:val="006D119D"/>
    <w:rsid w:val="006D43A2"/>
    <w:rsid w:val="006F0499"/>
    <w:rsid w:val="006F1106"/>
    <w:rsid w:val="00705079"/>
    <w:rsid w:val="007109A5"/>
    <w:rsid w:val="00712849"/>
    <w:rsid w:val="00715627"/>
    <w:rsid w:val="00727FDE"/>
    <w:rsid w:val="00744702"/>
    <w:rsid w:val="007508AB"/>
    <w:rsid w:val="00755656"/>
    <w:rsid w:val="007608D6"/>
    <w:rsid w:val="00761704"/>
    <w:rsid w:val="0077643F"/>
    <w:rsid w:val="0078073B"/>
    <w:rsid w:val="00791821"/>
    <w:rsid w:val="00794729"/>
    <w:rsid w:val="007C3D46"/>
    <w:rsid w:val="007C4BF9"/>
    <w:rsid w:val="007E7612"/>
    <w:rsid w:val="008033F8"/>
    <w:rsid w:val="0081336E"/>
    <w:rsid w:val="00824053"/>
    <w:rsid w:val="00832785"/>
    <w:rsid w:val="00832BED"/>
    <w:rsid w:val="0084118C"/>
    <w:rsid w:val="00851E53"/>
    <w:rsid w:val="008530ED"/>
    <w:rsid w:val="0087184D"/>
    <w:rsid w:val="00871897"/>
    <w:rsid w:val="00875A4A"/>
    <w:rsid w:val="00883463"/>
    <w:rsid w:val="00891796"/>
    <w:rsid w:val="0089588A"/>
    <w:rsid w:val="008A2244"/>
    <w:rsid w:val="008A2C0B"/>
    <w:rsid w:val="008A506E"/>
    <w:rsid w:val="008C438A"/>
    <w:rsid w:val="008E7162"/>
    <w:rsid w:val="008F27DF"/>
    <w:rsid w:val="008F4F13"/>
    <w:rsid w:val="00922DEE"/>
    <w:rsid w:val="00940D41"/>
    <w:rsid w:val="009A0A92"/>
    <w:rsid w:val="009A68A0"/>
    <w:rsid w:val="009A71D9"/>
    <w:rsid w:val="009B61B8"/>
    <w:rsid w:val="009B739E"/>
    <w:rsid w:val="009C35E7"/>
    <w:rsid w:val="009D5C52"/>
    <w:rsid w:val="009F066C"/>
    <w:rsid w:val="009F2E39"/>
    <w:rsid w:val="009F638C"/>
    <w:rsid w:val="00A1195B"/>
    <w:rsid w:val="00A12F0A"/>
    <w:rsid w:val="00A135FD"/>
    <w:rsid w:val="00A560DF"/>
    <w:rsid w:val="00A56553"/>
    <w:rsid w:val="00A57F03"/>
    <w:rsid w:val="00A741E6"/>
    <w:rsid w:val="00A80008"/>
    <w:rsid w:val="00A93324"/>
    <w:rsid w:val="00A940EC"/>
    <w:rsid w:val="00AA337B"/>
    <w:rsid w:val="00AA4606"/>
    <w:rsid w:val="00AB4FE5"/>
    <w:rsid w:val="00AB7C6A"/>
    <w:rsid w:val="00AC0C3A"/>
    <w:rsid w:val="00AC12C0"/>
    <w:rsid w:val="00AC2A95"/>
    <w:rsid w:val="00AD779A"/>
    <w:rsid w:val="00AE4030"/>
    <w:rsid w:val="00B00DE2"/>
    <w:rsid w:val="00B03320"/>
    <w:rsid w:val="00B139B2"/>
    <w:rsid w:val="00B14E01"/>
    <w:rsid w:val="00B440BD"/>
    <w:rsid w:val="00B46A46"/>
    <w:rsid w:val="00B51335"/>
    <w:rsid w:val="00B51941"/>
    <w:rsid w:val="00B62255"/>
    <w:rsid w:val="00B627A2"/>
    <w:rsid w:val="00B67E34"/>
    <w:rsid w:val="00B707E1"/>
    <w:rsid w:val="00B74867"/>
    <w:rsid w:val="00B83944"/>
    <w:rsid w:val="00B90D06"/>
    <w:rsid w:val="00BC1ED4"/>
    <w:rsid w:val="00BC42B6"/>
    <w:rsid w:val="00BC5A40"/>
    <w:rsid w:val="00BD1DB9"/>
    <w:rsid w:val="00BE644D"/>
    <w:rsid w:val="00BE712D"/>
    <w:rsid w:val="00BF00EB"/>
    <w:rsid w:val="00C01EA6"/>
    <w:rsid w:val="00C02B4F"/>
    <w:rsid w:val="00C27374"/>
    <w:rsid w:val="00C42F6B"/>
    <w:rsid w:val="00C443B6"/>
    <w:rsid w:val="00C55227"/>
    <w:rsid w:val="00C71EB3"/>
    <w:rsid w:val="00C75ECB"/>
    <w:rsid w:val="00C820A8"/>
    <w:rsid w:val="00C862FA"/>
    <w:rsid w:val="00C86ABE"/>
    <w:rsid w:val="00C86CD0"/>
    <w:rsid w:val="00C92093"/>
    <w:rsid w:val="00C96AAE"/>
    <w:rsid w:val="00CA7CC4"/>
    <w:rsid w:val="00CC0E81"/>
    <w:rsid w:val="00CD3BDE"/>
    <w:rsid w:val="00CD527A"/>
    <w:rsid w:val="00CD673A"/>
    <w:rsid w:val="00CD7437"/>
    <w:rsid w:val="00CE4D29"/>
    <w:rsid w:val="00CF04B0"/>
    <w:rsid w:val="00CF16E4"/>
    <w:rsid w:val="00CF5FF7"/>
    <w:rsid w:val="00D018A0"/>
    <w:rsid w:val="00D077B5"/>
    <w:rsid w:val="00D128D1"/>
    <w:rsid w:val="00D15E9C"/>
    <w:rsid w:val="00D16651"/>
    <w:rsid w:val="00D36656"/>
    <w:rsid w:val="00D40008"/>
    <w:rsid w:val="00D45764"/>
    <w:rsid w:val="00D52E33"/>
    <w:rsid w:val="00D5446F"/>
    <w:rsid w:val="00D56B85"/>
    <w:rsid w:val="00D67C62"/>
    <w:rsid w:val="00D70184"/>
    <w:rsid w:val="00D70C05"/>
    <w:rsid w:val="00D91CA5"/>
    <w:rsid w:val="00D9468C"/>
    <w:rsid w:val="00D957C1"/>
    <w:rsid w:val="00D9586F"/>
    <w:rsid w:val="00DD654A"/>
    <w:rsid w:val="00DD723F"/>
    <w:rsid w:val="00DF0850"/>
    <w:rsid w:val="00E00BA9"/>
    <w:rsid w:val="00E1090A"/>
    <w:rsid w:val="00E14BD8"/>
    <w:rsid w:val="00E2009B"/>
    <w:rsid w:val="00E3464F"/>
    <w:rsid w:val="00E43EC7"/>
    <w:rsid w:val="00E4679D"/>
    <w:rsid w:val="00E90732"/>
    <w:rsid w:val="00E91FE0"/>
    <w:rsid w:val="00E9429F"/>
    <w:rsid w:val="00E942D2"/>
    <w:rsid w:val="00E9484F"/>
    <w:rsid w:val="00EA3FCE"/>
    <w:rsid w:val="00EA6C8E"/>
    <w:rsid w:val="00EB05AB"/>
    <w:rsid w:val="00EC2B1E"/>
    <w:rsid w:val="00EC562C"/>
    <w:rsid w:val="00F00F63"/>
    <w:rsid w:val="00F05385"/>
    <w:rsid w:val="00F05D5C"/>
    <w:rsid w:val="00F222D1"/>
    <w:rsid w:val="00F23C63"/>
    <w:rsid w:val="00F25CF5"/>
    <w:rsid w:val="00F3118F"/>
    <w:rsid w:val="00F31E8E"/>
    <w:rsid w:val="00F351F9"/>
    <w:rsid w:val="00F37E97"/>
    <w:rsid w:val="00F537C3"/>
    <w:rsid w:val="00F67F12"/>
    <w:rsid w:val="00F72E74"/>
    <w:rsid w:val="00F72FCC"/>
    <w:rsid w:val="00F77DB6"/>
    <w:rsid w:val="00F82CD8"/>
    <w:rsid w:val="00F94D31"/>
    <w:rsid w:val="00FA20CC"/>
    <w:rsid w:val="00FA44C5"/>
    <w:rsid w:val="00FC6173"/>
    <w:rsid w:val="00FD5272"/>
    <w:rsid w:val="00FE0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8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99"/>
    <w:qFormat/>
    <w:rsid w:val="004D4501"/>
    <w:pPr>
      <w:jc w:val="both"/>
    </w:pPr>
    <w:rPr>
      <w:rFonts w:ascii="Times New Roman" w:hAnsi="Times New Roman"/>
      <w:sz w:val="28"/>
      <w:lang w:eastAsia="en-US"/>
    </w:rPr>
  </w:style>
  <w:style w:type="table" w:styleId="TableGrid">
    <w:name w:val="Table Grid"/>
    <w:basedOn w:val="TableNormal"/>
    <w:uiPriority w:val="99"/>
    <w:rsid w:val="001254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14</Pages>
  <Words>2880</Words>
  <Characters>16420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Вольнонаемные</dc:creator>
  <cp:keywords/>
  <dc:description/>
  <cp:lastModifiedBy>Vilysov</cp:lastModifiedBy>
  <cp:revision>33</cp:revision>
  <cp:lastPrinted>2013-04-11T11:42:00Z</cp:lastPrinted>
  <dcterms:created xsi:type="dcterms:W3CDTF">2013-04-11T11:43:00Z</dcterms:created>
  <dcterms:modified xsi:type="dcterms:W3CDTF">2013-04-30T05:19:00Z</dcterms:modified>
</cp:coreProperties>
</file>